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DE6" w:rsidRDefault="00D37DE6" w:rsidP="00D37D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WRITELE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D37DE6" w:rsidRDefault="00D37DE6" w:rsidP="00D37D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7DE6" w:rsidRDefault="00D37DE6" w:rsidP="00D37D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7DE6" w:rsidRDefault="00D37DE6" w:rsidP="00D37D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Brentford, </w:t>
      </w:r>
    </w:p>
    <w:p w:rsidR="00D37DE6" w:rsidRDefault="00D37DE6" w:rsidP="00D37D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lands of the late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37DE6" w:rsidRDefault="00D37DE6" w:rsidP="00D37D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21-207)</w:t>
      </w:r>
    </w:p>
    <w:p w:rsidR="0031683E" w:rsidRPr="0031683E" w:rsidRDefault="0031683E" w:rsidP="003168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1683E">
        <w:rPr>
          <w:rFonts w:ascii="Times New Roman" w:hAnsi="Times New Roman" w:cs="Times New Roman"/>
          <w:sz w:val="24"/>
          <w:szCs w:val="24"/>
        </w:rPr>
        <w:t>17 Dec.1420</w:t>
      </w:r>
      <w:r w:rsidRPr="0031683E">
        <w:rPr>
          <w:rFonts w:ascii="Times New Roman" w:hAnsi="Times New Roman" w:cs="Times New Roman"/>
          <w:sz w:val="24"/>
          <w:szCs w:val="24"/>
        </w:rPr>
        <w:tab/>
        <w:t>He was a juror on the inquisition post mortem held in Brentwood,</w:t>
      </w:r>
    </w:p>
    <w:p w:rsidR="0031683E" w:rsidRPr="0031683E" w:rsidRDefault="0031683E" w:rsidP="003168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1683E">
        <w:rPr>
          <w:rFonts w:ascii="Times New Roman" w:hAnsi="Times New Roman" w:cs="Times New Roman"/>
          <w:sz w:val="24"/>
          <w:szCs w:val="24"/>
        </w:rPr>
        <w:tab/>
      </w:r>
      <w:r w:rsidRPr="0031683E">
        <w:rPr>
          <w:rFonts w:ascii="Times New Roman" w:hAnsi="Times New Roman" w:cs="Times New Roman"/>
          <w:sz w:val="24"/>
          <w:szCs w:val="24"/>
        </w:rPr>
        <w:tab/>
        <w:t xml:space="preserve">Essex, into land of the late Thomas </w:t>
      </w:r>
      <w:proofErr w:type="spellStart"/>
      <w:r w:rsidRPr="0031683E">
        <w:rPr>
          <w:rFonts w:ascii="Times New Roman" w:hAnsi="Times New Roman" w:cs="Times New Roman"/>
          <w:sz w:val="24"/>
          <w:szCs w:val="24"/>
        </w:rPr>
        <w:t>Malegrave</w:t>
      </w:r>
      <w:proofErr w:type="spellEnd"/>
      <w:r w:rsidRPr="0031683E">
        <w:rPr>
          <w:rFonts w:ascii="Times New Roman" w:hAnsi="Times New Roman" w:cs="Times New Roman"/>
          <w:sz w:val="24"/>
          <w:szCs w:val="24"/>
        </w:rPr>
        <w:t>(q.v.).</w:t>
      </w:r>
    </w:p>
    <w:p w:rsidR="0031683E" w:rsidRPr="0031683E" w:rsidRDefault="0031683E" w:rsidP="003168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1683E">
        <w:rPr>
          <w:rFonts w:ascii="Times New Roman" w:hAnsi="Times New Roman" w:cs="Times New Roman"/>
          <w:sz w:val="24"/>
          <w:szCs w:val="24"/>
        </w:rPr>
        <w:tab/>
      </w:r>
      <w:r w:rsidRPr="0031683E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31683E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316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83E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31683E">
        <w:rPr>
          <w:rFonts w:ascii="Times New Roman" w:hAnsi="Times New Roman" w:cs="Times New Roman"/>
          <w:sz w:val="24"/>
          <w:szCs w:val="24"/>
        </w:rPr>
        <w:t xml:space="preserve">  21-418)</w:t>
      </w:r>
    </w:p>
    <w:p w:rsidR="0031683E" w:rsidRDefault="0031683E" w:rsidP="00D37D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7DE6" w:rsidRDefault="00D37DE6" w:rsidP="00D37D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7DE6" w:rsidRDefault="00D37DE6" w:rsidP="00D37D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D37DE6" w:rsidP="00D37D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January 2016</w:t>
      </w:r>
    </w:p>
    <w:p w:rsidR="0031683E" w:rsidRPr="00D37DE6" w:rsidRDefault="0031683E" w:rsidP="00D37D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November 2016</w:t>
      </w:r>
      <w:bookmarkStart w:id="0" w:name="_GoBack"/>
      <w:bookmarkEnd w:id="0"/>
    </w:p>
    <w:sectPr w:rsidR="0031683E" w:rsidRPr="00D37D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DE6" w:rsidRDefault="00D37DE6" w:rsidP="00564E3C">
      <w:pPr>
        <w:spacing w:after="0" w:line="240" w:lineRule="auto"/>
      </w:pPr>
      <w:r>
        <w:separator/>
      </w:r>
    </w:p>
  </w:endnote>
  <w:endnote w:type="continuationSeparator" w:id="0">
    <w:p w:rsidR="00D37DE6" w:rsidRDefault="00D37DE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1683E">
      <w:rPr>
        <w:rFonts w:ascii="Times New Roman" w:hAnsi="Times New Roman" w:cs="Times New Roman"/>
        <w:noProof/>
        <w:sz w:val="24"/>
        <w:szCs w:val="24"/>
      </w:rPr>
      <w:t>7 November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DE6" w:rsidRDefault="00D37DE6" w:rsidP="00564E3C">
      <w:pPr>
        <w:spacing w:after="0" w:line="240" w:lineRule="auto"/>
      </w:pPr>
      <w:r>
        <w:separator/>
      </w:r>
    </w:p>
  </w:footnote>
  <w:footnote w:type="continuationSeparator" w:id="0">
    <w:p w:rsidR="00D37DE6" w:rsidRDefault="00D37DE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DE6"/>
    <w:rsid w:val="0031683E"/>
    <w:rsid w:val="00372DC6"/>
    <w:rsid w:val="00564E3C"/>
    <w:rsid w:val="0064591D"/>
    <w:rsid w:val="00D37DE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7DCF5"/>
  <w15:chartTrackingRefBased/>
  <w15:docId w15:val="{477D908B-9A28-419B-9E4B-DF774F34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2016-01-23T22:28:00Z</dcterms:created>
  <dcterms:modified xsi:type="dcterms:W3CDTF">2016-11-07T09:46:00Z</dcterms:modified>
</cp:coreProperties>
</file>